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040" w:rsidRDefault="00B71040" w:rsidP="005C37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C3715">
        <w:rPr>
          <w:rFonts w:ascii="Times New Roman" w:hAnsi="Times New Roman"/>
          <w:b/>
          <w:sz w:val="28"/>
          <w:szCs w:val="28"/>
        </w:rPr>
        <w:t>СОБРАНИЕ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C3715">
        <w:rPr>
          <w:rFonts w:ascii="Times New Roman" w:hAnsi="Times New Roman"/>
          <w:b/>
          <w:sz w:val="28"/>
          <w:szCs w:val="28"/>
        </w:rPr>
        <w:t xml:space="preserve"> ДЕПУТАТОВ</w:t>
      </w:r>
      <w:r>
        <w:rPr>
          <w:rFonts w:ascii="Times New Roman" w:hAnsi="Times New Roman"/>
          <w:b/>
          <w:sz w:val="28"/>
          <w:szCs w:val="28"/>
        </w:rPr>
        <w:t xml:space="preserve">  УЛЬЧСКОГО</w:t>
      </w:r>
    </w:p>
    <w:p w:rsidR="00B71040" w:rsidRDefault="00B71040" w:rsidP="005C37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  РАЙОНА</w:t>
      </w:r>
    </w:p>
    <w:p w:rsidR="00B71040" w:rsidRDefault="00B71040" w:rsidP="005C37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ХАБАРОВСКОГО КРАЯ</w:t>
      </w:r>
    </w:p>
    <w:p w:rsidR="00B71040" w:rsidRDefault="00B71040" w:rsidP="005C37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1040" w:rsidRDefault="00B71040" w:rsidP="005C37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B71040" w:rsidRDefault="00B71040" w:rsidP="005C37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D612E">
        <w:rPr>
          <w:rFonts w:ascii="Times New Roman" w:hAnsi="Times New Roman"/>
          <w:sz w:val="28"/>
          <w:szCs w:val="28"/>
        </w:rPr>
        <w:t>с</w:t>
      </w:r>
      <w:r w:rsidRPr="005C371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3715">
        <w:rPr>
          <w:rFonts w:ascii="Times New Roman" w:hAnsi="Times New Roman"/>
          <w:sz w:val="28"/>
          <w:szCs w:val="28"/>
        </w:rPr>
        <w:t>Богородское</w:t>
      </w:r>
    </w:p>
    <w:p w:rsidR="00B71040" w:rsidRDefault="00B71040" w:rsidP="005C37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71040" w:rsidRDefault="00B71040" w:rsidP="005C37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25 </w:t>
      </w:r>
      <w:r>
        <w:rPr>
          <w:rFonts w:ascii="Times New Roman" w:hAnsi="Times New Roman"/>
          <w:sz w:val="28"/>
          <w:szCs w:val="28"/>
        </w:rPr>
        <w:t>декабря 2012 года                                                                                       №486</w:t>
      </w:r>
    </w:p>
    <w:p w:rsidR="00B71040" w:rsidRDefault="00B71040" w:rsidP="005C37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1040" w:rsidRDefault="00B71040" w:rsidP="005C37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1040" w:rsidRDefault="00B71040" w:rsidP="005C37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и дополнений в решение Собрания депутатов Ульчского муниципального района Хабаровского края от 29.06.2009 № 43 «Об утверждении Положения об оплате труда муниципальных служащих администрации Ульчского муниципального района и Собрания депутатов Ульчского муниципального района»»</w:t>
      </w:r>
    </w:p>
    <w:p w:rsidR="00B71040" w:rsidRDefault="00B71040" w:rsidP="005C37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1040" w:rsidRDefault="00B71040" w:rsidP="005C37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1040" w:rsidRDefault="00B71040" w:rsidP="00E83A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 соответствии с Федеральными Законами 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части 2 статьи 53 Федерального закона  от 06.10.2003 № 131 «Об общих принципах организации местного самоуправления в Российской Федерации»,  части 4 статьи 10 Закона Хабаровского края от 25.07.2007 № 131 «О муниципальной службе в Хабаровском крае» и решением Собрания депутатов Ульчского муниципального района от 31.10.2012 № 454 «Об утверждении положения о Контрольно-счетной палате Ульчского муниципального района» Собрание депутатов Ульчского муниципального района</w:t>
      </w:r>
    </w:p>
    <w:p w:rsidR="00B71040" w:rsidRDefault="00B71040" w:rsidP="00E83A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РЕШИЛО:</w:t>
      </w:r>
    </w:p>
    <w:p w:rsidR="00B71040" w:rsidRDefault="00B71040" w:rsidP="009362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1. Внести в решение Собрания депутатов Ульчского муниципального района Хабаровского края от 29.06.2009 № 43 «Об утверждении Положения об оплате труда муниципальных служащих администрации Ульчского муниципального района и Собрания депутатов Ульчского муниципального района»» следующие изменения:</w:t>
      </w:r>
    </w:p>
    <w:p w:rsidR="00B71040" w:rsidRDefault="00B71040" w:rsidP="009362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1.1. Название решения изложить в следующей редакции:</w:t>
      </w:r>
    </w:p>
    <w:p w:rsidR="00B71040" w:rsidRDefault="00B71040" w:rsidP="009362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«Об утверждении Положения об оплате труда муниципальных служащих администрации Ульчского муниципального района, Собрания депутатов Ульчского муниципального района и Контрольно-счетной палаты Ульчского муниципального района».</w:t>
      </w:r>
    </w:p>
    <w:p w:rsidR="00B71040" w:rsidRDefault="00B71040" w:rsidP="009362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1.2. Пункт 1 решения изложить в следующей редакции:</w:t>
      </w:r>
    </w:p>
    <w:p w:rsidR="00B71040" w:rsidRDefault="00B71040" w:rsidP="009362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«Утвердить Положение об оплате труда муниципальных служащих администрации Ульчского муниципального района, Собрания депутатов Ульчского муниципального района и Контрольно-счетной палаты Ульчского муниципального района».</w:t>
      </w:r>
    </w:p>
    <w:p w:rsidR="00B71040" w:rsidRDefault="00B71040" w:rsidP="009362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2. Внести в Положения об оплате труда муниципальных служащих администрации Ульчского муниципального района и Собрания депутатов Ульчского муниципального района, следующие изменения:</w:t>
      </w:r>
    </w:p>
    <w:p w:rsidR="00B71040" w:rsidRDefault="00B71040" w:rsidP="009362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2.1. Название Положения изложить в следующей редакции:</w:t>
      </w:r>
    </w:p>
    <w:p w:rsidR="00B71040" w:rsidRDefault="00B71040" w:rsidP="00E83A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«Положения об оплате труда муниципальных служащих администрации Ульчского муниципального района, Собрания депутатов Ульчского муниципального района и Контрольно-счетной палаты Ульчского муниципального района»;</w:t>
      </w:r>
    </w:p>
    <w:p w:rsidR="00B71040" w:rsidRDefault="00B71040" w:rsidP="00E83A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2.2. Абзац 1 пункта 1 Положения изложить в следующей редакции:</w:t>
      </w:r>
    </w:p>
    <w:p w:rsidR="00B71040" w:rsidRDefault="00B71040" w:rsidP="00E83A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«Настоящее Положение устанавливает размер должностных окладов и размер ежемесячных и иных дополнительных выплат муниципальным служащим администрации Ульчского муниципального района, Собрания депутатов Ульчского муниципального района и Контрольно-счетной палаты Ульчского муниципального района»;</w:t>
      </w:r>
    </w:p>
    <w:p w:rsidR="00B71040" w:rsidRDefault="00B71040" w:rsidP="00E83A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2.3. Абзац 3 пункта 1 изложить в следующей редакции:</w:t>
      </w:r>
    </w:p>
    <w:p w:rsidR="00B71040" w:rsidRPr="00371252" w:rsidRDefault="00B71040" w:rsidP="00E83A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1252">
        <w:rPr>
          <w:rFonts w:ascii="Times New Roman" w:hAnsi="Times New Roman"/>
          <w:sz w:val="28"/>
          <w:szCs w:val="28"/>
        </w:rPr>
        <w:t xml:space="preserve">     «Размеры должностных окладов денежного содержания по должностям муниципальной службы могут ежегодно увеличиваться (индексироваться) </w:t>
      </w:r>
      <w:r>
        <w:rPr>
          <w:rFonts w:ascii="Times New Roman" w:hAnsi="Times New Roman"/>
          <w:sz w:val="28"/>
          <w:szCs w:val="28"/>
        </w:rPr>
        <w:t>постановлением</w:t>
      </w:r>
      <w:r w:rsidRPr="00371252">
        <w:rPr>
          <w:rFonts w:ascii="Times New Roman" w:hAnsi="Times New Roman"/>
          <w:sz w:val="28"/>
          <w:szCs w:val="28"/>
        </w:rPr>
        <w:t xml:space="preserve"> главы Ульчского муниципального района, </w:t>
      </w:r>
      <w:r>
        <w:rPr>
          <w:rFonts w:ascii="Times New Roman" w:hAnsi="Times New Roman"/>
          <w:sz w:val="28"/>
          <w:szCs w:val="28"/>
        </w:rPr>
        <w:t>постановлением</w:t>
      </w:r>
      <w:r w:rsidRPr="00371252">
        <w:rPr>
          <w:rFonts w:ascii="Times New Roman" w:hAnsi="Times New Roman"/>
          <w:sz w:val="28"/>
          <w:szCs w:val="28"/>
        </w:rPr>
        <w:t xml:space="preserve">  Собрания депутатов Ульчского муниципального района и </w:t>
      </w:r>
      <w:r>
        <w:rPr>
          <w:rFonts w:ascii="Times New Roman" w:hAnsi="Times New Roman"/>
          <w:sz w:val="28"/>
          <w:szCs w:val="28"/>
        </w:rPr>
        <w:t xml:space="preserve">распоряжением </w:t>
      </w:r>
      <w:r w:rsidRPr="00371252">
        <w:rPr>
          <w:rFonts w:ascii="Times New Roman" w:hAnsi="Times New Roman"/>
          <w:sz w:val="28"/>
          <w:szCs w:val="28"/>
        </w:rPr>
        <w:t xml:space="preserve"> Контрольно-счетной палаты Ульчского муниципального района»;</w:t>
      </w:r>
    </w:p>
    <w:p w:rsidR="00B71040" w:rsidRDefault="00B71040" w:rsidP="00E83A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2.4. Абзац 1 пункта 2 изложить в следующей редакции:</w:t>
      </w:r>
    </w:p>
    <w:p w:rsidR="00B71040" w:rsidRDefault="00B71040" w:rsidP="00E83A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«Размеры должностных окладов муниципальных служащих администрации Ульчского муниципального района, Собрания депутатов Ульчского муниципального района и Контрольно-счетной палаты Ульчского муниципального района устанавливаются в следующих размерах:»;</w:t>
      </w:r>
    </w:p>
    <w:p w:rsidR="00B71040" w:rsidRDefault="00B71040" w:rsidP="00E83A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2.5. Раздел таблицы «Высшая группа должностей» дополнить строкой следующего содержания:</w:t>
      </w:r>
    </w:p>
    <w:p w:rsidR="00B71040" w:rsidRDefault="00B71040" w:rsidP="00E83A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0"/>
        <w:gridCol w:w="5186"/>
        <w:gridCol w:w="1840"/>
        <w:gridCol w:w="1732"/>
      </w:tblGrid>
      <w:tr w:rsidR="00B71040" w:rsidRPr="006D76D8" w:rsidTr="006D76D8">
        <w:tc>
          <w:tcPr>
            <w:tcW w:w="420" w:type="dxa"/>
          </w:tcPr>
          <w:p w:rsidR="00B71040" w:rsidRPr="006D76D8" w:rsidRDefault="00B71040" w:rsidP="006D76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6D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86" w:type="dxa"/>
          </w:tcPr>
          <w:p w:rsidR="00B71040" w:rsidRPr="006D76D8" w:rsidRDefault="00B71040" w:rsidP="006D76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76D8">
              <w:rPr>
                <w:rFonts w:ascii="Times New Roman" w:hAnsi="Times New Roman"/>
                <w:sz w:val="24"/>
                <w:szCs w:val="24"/>
              </w:rPr>
              <w:t>Председатель Контрольно-счетной палаты Ульчского муниципального района</w:t>
            </w:r>
          </w:p>
        </w:tc>
        <w:tc>
          <w:tcPr>
            <w:tcW w:w="1840" w:type="dxa"/>
          </w:tcPr>
          <w:p w:rsidR="00B71040" w:rsidRPr="006D76D8" w:rsidRDefault="00B71040" w:rsidP="006D76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B71040" w:rsidRPr="006D76D8" w:rsidRDefault="00B71040" w:rsidP="006D76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6D8">
              <w:rPr>
                <w:rFonts w:ascii="Times New Roman" w:hAnsi="Times New Roman"/>
                <w:sz w:val="24"/>
                <w:szCs w:val="24"/>
              </w:rPr>
              <w:t>5 089</w:t>
            </w:r>
          </w:p>
        </w:tc>
      </w:tr>
    </w:tbl>
    <w:p w:rsidR="00B71040" w:rsidRDefault="00B71040" w:rsidP="00E83A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1040" w:rsidRDefault="00B71040" w:rsidP="00C574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2.6. Раздел таблицы «Старшая  группа должностей» дополнить строкой следующего содержания:</w:t>
      </w:r>
    </w:p>
    <w:p w:rsidR="00B71040" w:rsidRDefault="00B71040" w:rsidP="00C574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6"/>
        <w:gridCol w:w="5165"/>
        <w:gridCol w:w="1832"/>
        <w:gridCol w:w="1725"/>
      </w:tblGrid>
      <w:tr w:rsidR="00B71040" w:rsidRPr="006D76D8" w:rsidTr="006D76D8">
        <w:tc>
          <w:tcPr>
            <w:tcW w:w="420" w:type="dxa"/>
          </w:tcPr>
          <w:p w:rsidR="00B71040" w:rsidRPr="006D76D8" w:rsidRDefault="00B71040" w:rsidP="006D76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6D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186" w:type="dxa"/>
          </w:tcPr>
          <w:p w:rsidR="00B71040" w:rsidRPr="006D76D8" w:rsidRDefault="00B71040" w:rsidP="006D76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76D8">
              <w:rPr>
                <w:rFonts w:ascii="Times New Roman" w:hAnsi="Times New Roman"/>
                <w:sz w:val="24"/>
                <w:szCs w:val="24"/>
              </w:rPr>
              <w:t>Инспектор Контрольно-счетной палаты Ульчского муниципального района</w:t>
            </w:r>
          </w:p>
        </w:tc>
        <w:tc>
          <w:tcPr>
            <w:tcW w:w="1840" w:type="dxa"/>
          </w:tcPr>
          <w:p w:rsidR="00B71040" w:rsidRPr="006D76D8" w:rsidRDefault="00B71040" w:rsidP="006D76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6D8">
              <w:rPr>
                <w:rFonts w:ascii="Times New Roman" w:hAnsi="Times New Roman"/>
                <w:sz w:val="24"/>
                <w:szCs w:val="24"/>
              </w:rPr>
              <w:t>2 923</w:t>
            </w:r>
          </w:p>
        </w:tc>
        <w:tc>
          <w:tcPr>
            <w:tcW w:w="1732" w:type="dxa"/>
          </w:tcPr>
          <w:p w:rsidR="00B71040" w:rsidRPr="006D76D8" w:rsidRDefault="00B71040" w:rsidP="006D76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6D8">
              <w:rPr>
                <w:rFonts w:ascii="Times New Roman" w:hAnsi="Times New Roman"/>
                <w:sz w:val="24"/>
                <w:szCs w:val="24"/>
              </w:rPr>
              <w:t>3 248</w:t>
            </w:r>
          </w:p>
        </w:tc>
      </w:tr>
    </w:tbl>
    <w:p w:rsidR="00B71040" w:rsidRDefault="00B71040" w:rsidP="009362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1040" w:rsidRDefault="00B71040" w:rsidP="009362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2.7. Абзац 1 пункта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3 изложить в следующей редакции:</w:t>
      </w:r>
    </w:p>
    <w:p w:rsidR="00B71040" w:rsidRDefault="00B71040" w:rsidP="009362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«Ежемесячные и иные дополнительные выплаты муниципальных служащих администрации Ульчского муниципального района, Собрания депутатов Ульчского муниципального района и Контрольно-счетной палаты  Ульчского муниципального района»;</w:t>
      </w:r>
    </w:p>
    <w:p w:rsidR="00B71040" w:rsidRDefault="00B71040" w:rsidP="00320B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2.8. В подпункт 3) пункта 3 раздела таблицы «Высшая группа должностей» дополнить строкой следующего содержания:</w:t>
      </w:r>
    </w:p>
    <w:p w:rsidR="00B71040" w:rsidRDefault="00B71040" w:rsidP="00320B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0"/>
        <w:gridCol w:w="6526"/>
        <w:gridCol w:w="1701"/>
      </w:tblGrid>
      <w:tr w:rsidR="00B71040" w:rsidRPr="006D76D8" w:rsidTr="006D76D8">
        <w:tc>
          <w:tcPr>
            <w:tcW w:w="420" w:type="dxa"/>
          </w:tcPr>
          <w:p w:rsidR="00B71040" w:rsidRPr="006D76D8" w:rsidRDefault="00B71040" w:rsidP="006D76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6D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26" w:type="dxa"/>
          </w:tcPr>
          <w:p w:rsidR="00B71040" w:rsidRPr="006D76D8" w:rsidRDefault="00B71040" w:rsidP="006D76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76D8">
              <w:rPr>
                <w:rFonts w:ascii="Times New Roman" w:hAnsi="Times New Roman"/>
                <w:sz w:val="24"/>
                <w:szCs w:val="24"/>
              </w:rPr>
              <w:t>Председатель Контрольно-счетной палаты Ульчского муниципального района</w:t>
            </w:r>
          </w:p>
        </w:tc>
        <w:tc>
          <w:tcPr>
            <w:tcW w:w="1701" w:type="dxa"/>
          </w:tcPr>
          <w:p w:rsidR="00B71040" w:rsidRPr="006D76D8" w:rsidRDefault="00B71040" w:rsidP="006D76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6D8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</w:tr>
    </w:tbl>
    <w:p w:rsidR="00B71040" w:rsidRDefault="00B71040" w:rsidP="00320B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B71040" w:rsidRDefault="00B71040" w:rsidP="00320B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2.9. В подпункт 3) пункта 3 раздела таблицы «Старшая группа должностей» дополнить строкой следующего содержания:</w:t>
      </w:r>
    </w:p>
    <w:p w:rsidR="00B71040" w:rsidRDefault="00B71040" w:rsidP="00320B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6"/>
        <w:gridCol w:w="6526"/>
        <w:gridCol w:w="1701"/>
      </w:tblGrid>
      <w:tr w:rsidR="00B71040" w:rsidRPr="006D76D8" w:rsidTr="006D76D8">
        <w:tc>
          <w:tcPr>
            <w:tcW w:w="420" w:type="dxa"/>
          </w:tcPr>
          <w:p w:rsidR="00B71040" w:rsidRPr="006D76D8" w:rsidRDefault="00B71040" w:rsidP="006D76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6D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526" w:type="dxa"/>
          </w:tcPr>
          <w:p w:rsidR="00B71040" w:rsidRPr="006D76D8" w:rsidRDefault="00B71040" w:rsidP="006D76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76D8">
              <w:rPr>
                <w:rFonts w:ascii="Times New Roman" w:hAnsi="Times New Roman"/>
                <w:sz w:val="24"/>
                <w:szCs w:val="24"/>
              </w:rPr>
              <w:t>Инспектор Контрольно-счетной палаты Ульчского муниципального района</w:t>
            </w:r>
          </w:p>
        </w:tc>
        <w:tc>
          <w:tcPr>
            <w:tcW w:w="1701" w:type="dxa"/>
          </w:tcPr>
          <w:p w:rsidR="00B71040" w:rsidRPr="006D76D8" w:rsidRDefault="00B71040" w:rsidP="006D76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6D8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</w:tbl>
    <w:p w:rsidR="00B71040" w:rsidRDefault="00B71040" w:rsidP="00320B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1040" w:rsidRDefault="00B71040" w:rsidP="009362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2. Настоящее решение вступает в силу со дня его официального опубликования и распространяется на правоотношения возникающие с 01.01.2013 года.</w:t>
      </w:r>
    </w:p>
    <w:p w:rsidR="00B71040" w:rsidRDefault="00B71040" w:rsidP="005C37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040" w:rsidRDefault="00B71040" w:rsidP="005C37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040" w:rsidRDefault="00B71040" w:rsidP="005C37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040" w:rsidRDefault="00B71040" w:rsidP="005C37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040" w:rsidRDefault="00B71040" w:rsidP="005C371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района                                                                                        Ю.Л. Данкан</w:t>
      </w:r>
    </w:p>
    <w:p w:rsidR="00B71040" w:rsidRDefault="00B71040" w:rsidP="005C37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040" w:rsidRPr="005C3715" w:rsidRDefault="00B71040" w:rsidP="005C371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Собрания депутатов                                                   М.С. Саяпин</w:t>
      </w:r>
    </w:p>
    <w:sectPr w:rsidR="00B71040" w:rsidRPr="005C3715" w:rsidSect="005C3715">
      <w:footerReference w:type="default" r:id="rId7"/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1040" w:rsidRDefault="00B71040" w:rsidP="00152E17">
      <w:pPr>
        <w:spacing w:after="0" w:line="240" w:lineRule="auto"/>
      </w:pPr>
      <w:r>
        <w:separator/>
      </w:r>
    </w:p>
  </w:endnote>
  <w:endnote w:type="continuationSeparator" w:id="0">
    <w:p w:rsidR="00B71040" w:rsidRDefault="00B71040" w:rsidP="0015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040" w:rsidRDefault="00B71040">
    <w:pPr>
      <w:pStyle w:val="Footer"/>
      <w:jc w:val="center"/>
    </w:pPr>
    <w:fldSimple w:instr="PAGE   \* MERGEFORMAT">
      <w:r>
        <w:rPr>
          <w:noProof/>
        </w:rPr>
        <w:t>3</w:t>
      </w:r>
    </w:fldSimple>
  </w:p>
  <w:p w:rsidR="00B71040" w:rsidRDefault="00B7104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1040" w:rsidRDefault="00B71040" w:rsidP="00152E17">
      <w:pPr>
        <w:spacing w:after="0" w:line="240" w:lineRule="auto"/>
      </w:pPr>
      <w:r>
        <w:separator/>
      </w:r>
    </w:p>
  </w:footnote>
  <w:footnote w:type="continuationSeparator" w:id="0">
    <w:p w:rsidR="00B71040" w:rsidRDefault="00B71040" w:rsidP="00152E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34E93"/>
    <w:multiLevelType w:val="hybridMultilevel"/>
    <w:tmpl w:val="2A7C42E4"/>
    <w:lvl w:ilvl="0" w:tplc="BBFA013E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3715"/>
    <w:rsid w:val="00002FFE"/>
    <w:rsid w:val="0000319D"/>
    <w:rsid w:val="0000582D"/>
    <w:rsid w:val="00010F7D"/>
    <w:rsid w:val="00011A0C"/>
    <w:rsid w:val="00012880"/>
    <w:rsid w:val="0001290B"/>
    <w:rsid w:val="0002270C"/>
    <w:rsid w:val="00022960"/>
    <w:rsid w:val="00023C5C"/>
    <w:rsid w:val="00025968"/>
    <w:rsid w:val="00037C9A"/>
    <w:rsid w:val="0004365D"/>
    <w:rsid w:val="00044313"/>
    <w:rsid w:val="00045BD7"/>
    <w:rsid w:val="00046511"/>
    <w:rsid w:val="00047302"/>
    <w:rsid w:val="00052A7A"/>
    <w:rsid w:val="00054954"/>
    <w:rsid w:val="00055C7F"/>
    <w:rsid w:val="0005723F"/>
    <w:rsid w:val="00064E77"/>
    <w:rsid w:val="00076EE2"/>
    <w:rsid w:val="000823C5"/>
    <w:rsid w:val="0009091C"/>
    <w:rsid w:val="0009735C"/>
    <w:rsid w:val="000A0E30"/>
    <w:rsid w:val="000A12C4"/>
    <w:rsid w:val="000A29A0"/>
    <w:rsid w:val="000A5574"/>
    <w:rsid w:val="000B1A2E"/>
    <w:rsid w:val="000C00CE"/>
    <w:rsid w:val="000C4CD1"/>
    <w:rsid w:val="000C5981"/>
    <w:rsid w:val="000D1B4E"/>
    <w:rsid w:val="000D265F"/>
    <w:rsid w:val="000D466B"/>
    <w:rsid w:val="000E1BC7"/>
    <w:rsid w:val="000F324D"/>
    <w:rsid w:val="000F6D99"/>
    <w:rsid w:val="00103EC0"/>
    <w:rsid w:val="00105FF7"/>
    <w:rsid w:val="00112653"/>
    <w:rsid w:val="00114B30"/>
    <w:rsid w:val="0011508F"/>
    <w:rsid w:val="001178C3"/>
    <w:rsid w:val="00121E70"/>
    <w:rsid w:val="0013329C"/>
    <w:rsid w:val="00137CE7"/>
    <w:rsid w:val="00142598"/>
    <w:rsid w:val="00144A24"/>
    <w:rsid w:val="0015007D"/>
    <w:rsid w:val="00152E17"/>
    <w:rsid w:val="00154AE1"/>
    <w:rsid w:val="00162082"/>
    <w:rsid w:val="00166244"/>
    <w:rsid w:val="001669D4"/>
    <w:rsid w:val="00181967"/>
    <w:rsid w:val="0018624D"/>
    <w:rsid w:val="001A3E27"/>
    <w:rsid w:val="001A4DD1"/>
    <w:rsid w:val="001A736A"/>
    <w:rsid w:val="001B147A"/>
    <w:rsid w:val="001E0819"/>
    <w:rsid w:val="001F0BBD"/>
    <w:rsid w:val="001F23CD"/>
    <w:rsid w:val="001F42DE"/>
    <w:rsid w:val="001F5B3D"/>
    <w:rsid w:val="001F69FA"/>
    <w:rsid w:val="0020294C"/>
    <w:rsid w:val="00205C99"/>
    <w:rsid w:val="00212741"/>
    <w:rsid w:val="00214C7C"/>
    <w:rsid w:val="00221C43"/>
    <w:rsid w:val="00226238"/>
    <w:rsid w:val="00230A79"/>
    <w:rsid w:val="00234903"/>
    <w:rsid w:val="002413EA"/>
    <w:rsid w:val="00254447"/>
    <w:rsid w:val="00255368"/>
    <w:rsid w:val="00270401"/>
    <w:rsid w:val="002757D1"/>
    <w:rsid w:val="00276C01"/>
    <w:rsid w:val="00284B0D"/>
    <w:rsid w:val="00284D6E"/>
    <w:rsid w:val="00287E2A"/>
    <w:rsid w:val="00290EC6"/>
    <w:rsid w:val="00291F8A"/>
    <w:rsid w:val="00292392"/>
    <w:rsid w:val="00295C24"/>
    <w:rsid w:val="002B15B6"/>
    <w:rsid w:val="002B247A"/>
    <w:rsid w:val="002B673F"/>
    <w:rsid w:val="002C4217"/>
    <w:rsid w:val="002C4EC0"/>
    <w:rsid w:val="002D2260"/>
    <w:rsid w:val="002D39CD"/>
    <w:rsid w:val="002D5B2C"/>
    <w:rsid w:val="002E52AD"/>
    <w:rsid w:val="002F3C66"/>
    <w:rsid w:val="003017BF"/>
    <w:rsid w:val="003034EF"/>
    <w:rsid w:val="00310A6A"/>
    <w:rsid w:val="003118DF"/>
    <w:rsid w:val="00316A7B"/>
    <w:rsid w:val="00317A35"/>
    <w:rsid w:val="00320B8B"/>
    <w:rsid w:val="003277AD"/>
    <w:rsid w:val="00335294"/>
    <w:rsid w:val="00347870"/>
    <w:rsid w:val="00363400"/>
    <w:rsid w:val="00367174"/>
    <w:rsid w:val="00371252"/>
    <w:rsid w:val="00375E70"/>
    <w:rsid w:val="00377804"/>
    <w:rsid w:val="003849E7"/>
    <w:rsid w:val="00386E8F"/>
    <w:rsid w:val="00397E00"/>
    <w:rsid w:val="003A1428"/>
    <w:rsid w:val="003B1681"/>
    <w:rsid w:val="003D2B2C"/>
    <w:rsid w:val="003D411C"/>
    <w:rsid w:val="003E14F8"/>
    <w:rsid w:val="003E2C18"/>
    <w:rsid w:val="003E735A"/>
    <w:rsid w:val="003E7A39"/>
    <w:rsid w:val="003F079A"/>
    <w:rsid w:val="004008D4"/>
    <w:rsid w:val="00401858"/>
    <w:rsid w:val="0041073C"/>
    <w:rsid w:val="00411706"/>
    <w:rsid w:val="00412ACB"/>
    <w:rsid w:val="00415AF2"/>
    <w:rsid w:val="00416166"/>
    <w:rsid w:val="00424E1B"/>
    <w:rsid w:val="00425106"/>
    <w:rsid w:val="00432769"/>
    <w:rsid w:val="004338A6"/>
    <w:rsid w:val="00443C12"/>
    <w:rsid w:val="00450F79"/>
    <w:rsid w:val="0046047E"/>
    <w:rsid w:val="00462464"/>
    <w:rsid w:val="00467523"/>
    <w:rsid w:val="004820CD"/>
    <w:rsid w:val="00484E34"/>
    <w:rsid w:val="00484EA8"/>
    <w:rsid w:val="00486FDD"/>
    <w:rsid w:val="004A212B"/>
    <w:rsid w:val="004A3D7C"/>
    <w:rsid w:val="004A5DFA"/>
    <w:rsid w:val="004C15CF"/>
    <w:rsid w:val="004D4077"/>
    <w:rsid w:val="004D620F"/>
    <w:rsid w:val="004E103C"/>
    <w:rsid w:val="004E173A"/>
    <w:rsid w:val="004E38B5"/>
    <w:rsid w:val="004E6EDE"/>
    <w:rsid w:val="004F64C9"/>
    <w:rsid w:val="004F6889"/>
    <w:rsid w:val="00504B0B"/>
    <w:rsid w:val="005170B7"/>
    <w:rsid w:val="00522976"/>
    <w:rsid w:val="005239D6"/>
    <w:rsid w:val="00534880"/>
    <w:rsid w:val="00535456"/>
    <w:rsid w:val="00536CCB"/>
    <w:rsid w:val="0053717D"/>
    <w:rsid w:val="005414B4"/>
    <w:rsid w:val="00542B87"/>
    <w:rsid w:val="00546946"/>
    <w:rsid w:val="0056233B"/>
    <w:rsid w:val="00565080"/>
    <w:rsid w:val="00565239"/>
    <w:rsid w:val="00565BF5"/>
    <w:rsid w:val="0056776C"/>
    <w:rsid w:val="0057264E"/>
    <w:rsid w:val="00573D26"/>
    <w:rsid w:val="005757E1"/>
    <w:rsid w:val="00576267"/>
    <w:rsid w:val="00576AD6"/>
    <w:rsid w:val="00581A1E"/>
    <w:rsid w:val="00595F1F"/>
    <w:rsid w:val="005972A5"/>
    <w:rsid w:val="005A1F17"/>
    <w:rsid w:val="005B3BE8"/>
    <w:rsid w:val="005B42BF"/>
    <w:rsid w:val="005B489C"/>
    <w:rsid w:val="005C109E"/>
    <w:rsid w:val="005C1C06"/>
    <w:rsid w:val="005C3715"/>
    <w:rsid w:val="005C54AF"/>
    <w:rsid w:val="005D471B"/>
    <w:rsid w:val="005E46DF"/>
    <w:rsid w:val="005E79BF"/>
    <w:rsid w:val="005F168D"/>
    <w:rsid w:val="005F2145"/>
    <w:rsid w:val="00600BF0"/>
    <w:rsid w:val="00601492"/>
    <w:rsid w:val="0063011E"/>
    <w:rsid w:val="00633BEA"/>
    <w:rsid w:val="006421E5"/>
    <w:rsid w:val="00653AA1"/>
    <w:rsid w:val="006625A2"/>
    <w:rsid w:val="0066777D"/>
    <w:rsid w:val="006700E4"/>
    <w:rsid w:val="00670718"/>
    <w:rsid w:val="006819DC"/>
    <w:rsid w:val="006926E0"/>
    <w:rsid w:val="0069421B"/>
    <w:rsid w:val="00695910"/>
    <w:rsid w:val="006A1A3F"/>
    <w:rsid w:val="006A2ACC"/>
    <w:rsid w:val="006A7D51"/>
    <w:rsid w:val="006B0739"/>
    <w:rsid w:val="006B3495"/>
    <w:rsid w:val="006D612E"/>
    <w:rsid w:val="006D76D8"/>
    <w:rsid w:val="006E2666"/>
    <w:rsid w:val="006E4A3A"/>
    <w:rsid w:val="006E60B3"/>
    <w:rsid w:val="00701802"/>
    <w:rsid w:val="0070698D"/>
    <w:rsid w:val="0071115C"/>
    <w:rsid w:val="007140C6"/>
    <w:rsid w:val="00731568"/>
    <w:rsid w:val="0073298A"/>
    <w:rsid w:val="00733060"/>
    <w:rsid w:val="00753F3F"/>
    <w:rsid w:val="007544A4"/>
    <w:rsid w:val="00757D33"/>
    <w:rsid w:val="00763433"/>
    <w:rsid w:val="0077302A"/>
    <w:rsid w:val="00776A1F"/>
    <w:rsid w:val="00780057"/>
    <w:rsid w:val="00782818"/>
    <w:rsid w:val="007861B9"/>
    <w:rsid w:val="00787651"/>
    <w:rsid w:val="0079369F"/>
    <w:rsid w:val="007C04B6"/>
    <w:rsid w:val="007D009F"/>
    <w:rsid w:val="007D2F31"/>
    <w:rsid w:val="007D6099"/>
    <w:rsid w:val="007E0A71"/>
    <w:rsid w:val="007E332D"/>
    <w:rsid w:val="007E44A4"/>
    <w:rsid w:val="007E4C2D"/>
    <w:rsid w:val="0080609B"/>
    <w:rsid w:val="00814108"/>
    <w:rsid w:val="00825310"/>
    <w:rsid w:val="00832CEA"/>
    <w:rsid w:val="0083342A"/>
    <w:rsid w:val="008463BF"/>
    <w:rsid w:val="008634B9"/>
    <w:rsid w:val="00866FC6"/>
    <w:rsid w:val="008738ED"/>
    <w:rsid w:val="00882836"/>
    <w:rsid w:val="00884094"/>
    <w:rsid w:val="00884131"/>
    <w:rsid w:val="0089038F"/>
    <w:rsid w:val="00890E92"/>
    <w:rsid w:val="00891902"/>
    <w:rsid w:val="00891D91"/>
    <w:rsid w:val="00893CBC"/>
    <w:rsid w:val="0089575D"/>
    <w:rsid w:val="008976F3"/>
    <w:rsid w:val="008A369E"/>
    <w:rsid w:val="008A6012"/>
    <w:rsid w:val="008A7996"/>
    <w:rsid w:val="008B109E"/>
    <w:rsid w:val="008C1C9A"/>
    <w:rsid w:val="008D1ADF"/>
    <w:rsid w:val="008D3AB0"/>
    <w:rsid w:val="008D6254"/>
    <w:rsid w:val="008E0F75"/>
    <w:rsid w:val="008E380A"/>
    <w:rsid w:val="008E482F"/>
    <w:rsid w:val="008F18E4"/>
    <w:rsid w:val="008F27C9"/>
    <w:rsid w:val="0090399C"/>
    <w:rsid w:val="00903B59"/>
    <w:rsid w:val="00904FFA"/>
    <w:rsid w:val="00910004"/>
    <w:rsid w:val="00912D02"/>
    <w:rsid w:val="00917CAE"/>
    <w:rsid w:val="00920531"/>
    <w:rsid w:val="009236D7"/>
    <w:rsid w:val="00926203"/>
    <w:rsid w:val="00927AB8"/>
    <w:rsid w:val="00931D31"/>
    <w:rsid w:val="0093621F"/>
    <w:rsid w:val="00936A2C"/>
    <w:rsid w:val="00943146"/>
    <w:rsid w:val="00944C2E"/>
    <w:rsid w:val="009460E7"/>
    <w:rsid w:val="0095592A"/>
    <w:rsid w:val="00955D6C"/>
    <w:rsid w:val="00955F81"/>
    <w:rsid w:val="00957997"/>
    <w:rsid w:val="00964225"/>
    <w:rsid w:val="009659DB"/>
    <w:rsid w:val="0096674F"/>
    <w:rsid w:val="0097212E"/>
    <w:rsid w:val="00973682"/>
    <w:rsid w:val="00975FAB"/>
    <w:rsid w:val="00983581"/>
    <w:rsid w:val="00993C33"/>
    <w:rsid w:val="009943B2"/>
    <w:rsid w:val="00997466"/>
    <w:rsid w:val="009A0678"/>
    <w:rsid w:val="009A28BD"/>
    <w:rsid w:val="009A51B3"/>
    <w:rsid w:val="009B55BC"/>
    <w:rsid w:val="009C17B1"/>
    <w:rsid w:val="009D4FC6"/>
    <w:rsid w:val="009E0F20"/>
    <w:rsid w:val="009F7F3E"/>
    <w:rsid w:val="00A03968"/>
    <w:rsid w:val="00A11500"/>
    <w:rsid w:val="00A15044"/>
    <w:rsid w:val="00A17F97"/>
    <w:rsid w:val="00A32CE2"/>
    <w:rsid w:val="00A4338B"/>
    <w:rsid w:val="00A464E5"/>
    <w:rsid w:val="00A557BD"/>
    <w:rsid w:val="00A5616E"/>
    <w:rsid w:val="00A62FEB"/>
    <w:rsid w:val="00A73257"/>
    <w:rsid w:val="00A81430"/>
    <w:rsid w:val="00A819AA"/>
    <w:rsid w:val="00A8251F"/>
    <w:rsid w:val="00A87868"/>
    <w:rsid w:val="00A92791"/>
    <w:rsid w:val="00AA1F4E"/>
    <w:rsid w:val="00AB6294"/>
    <w:rsid w:val="00AB6475"/>
    <w:rsid w:val="00AB6EC2"/>
    <w:rsid w:val="00AB720E"/>
    <w:rsid w:val="00AC5871"/>
    <w:rsid w:val="00AD2000"/>
    <w:rsid w:val="00AD53CF"/>
    <w:rsid w:val="00AD5BE8"/>
    <w:rsid w:val="00AD677E"/>
    <w:rsid w:val="00AE35E1"/>
    <w:rsid w:val="00AF2C87"/>
    <w:rsid w:val="00AF4E5F"/>
    <w:rsid w:val="00B015C1"/>
    <w:rsid w:val="00B0207E"/>
    <w:rsid w:val="00B025E1"/>
    <w:rsid w:val="00B0686F"/>
    <w:rsid w:val="00B115DB"/>
    <w:rsid w:val="00B16ED8"/>
    <w:rsid w:val="00B20D4E"/>
    <w:rsid w:val="00B222A9"/>
    <w:rsid w:val="00B22EE5"/>
    <w:rsid w:val="00B24469"/>
    <w:rsid w:val="00B44FB2"/>
    <w:rsid w:val="00B50C82"/>
    <w:rsid w:val="00B514B0"/>
    <w:rsid w:val="00B617AF"/>
    <w:rsid w:val="00B71040"/>
    <w:rsid w:val="00B77294"/>
    <w:rsid w:val="00B80CF0"/>
    <w:rsid w:val="00B86783"/>
    <w:rsid w:val="00B928CB"/>
    <w:rsid w:val="00B93752"/>
    <w:rsid w:val="00BB1A62"/>
    <w:rsid w:val="00BC4B8F"/>
    <w:rsid w:val="00BD07A3"/>
    <w:rsid w:val="00BD41B6"/>
    <w:rsid w:val="00BD4994"/>
    <w:rsid w:val="00BD4F73"/>
    <w:rsid w:val="00BD6307"/>
    <w:rsid w:val="00BE2433"/>
    <w:rsid w:val="00BE6373"/>
    <w:rsid w:val="00BE6494"/>
    <w:rsid w:val="00C0086B"/>
    <w:rsid w:val="00C00A4F"/>
    <w:rsid w:val="00C02C4E"/>
    <w:rsid w:val="00C042BA"/>
    <w:rsid w:val="00C04F8D"/>
    <w:rsid w:val="00C13C05"/>
    <w:rsid w:val="00C300E9"/>
    <w:rsid w:val="00C31F46"/>
    <w:rsid w:val="00C34A4A"/>
    <w:rsid w:val="00C4393B"/>
    <w:rsid w:val="00C45432"/>
    <w:rsid w:val="00C57407"/>
    <w:rsid w:val="00C5742E"/>
    <w:rsid w:val="00C5783B"/>
    <w:rsid w:val="00C6568A"/>
    <w:rsid w:val="00C7563F"/>
    <w:rsid w:val="00C7798E"/>
    <w:rsid w:val="00C83B16"/>
    <w:rsid w:val="00C856B2"/>
    <w:rsid w:val="00C8581C"/>
    <w:rsid w:val="00CA78D1"/>
    <w:rsid w:val="00CB19AA"/>
    <w:rsid w:val="00CB5B26"/>
    <w:rsid w:val="00CB5F1E"/>
    <w:rsid w:val="00CD2EF7"/>
    <w:rsid w:val="00CD4546"/>
    <w:rsid w:val="00CD481E"/>
    <w:rsid w:val="00CD5965"/>
    <w:rsid w:val="00CD5CFC"/>
    <w:rsid w:val="00CF02FB"/>
    <w:rsid w:val="00D167AD"/>
    <w:rsid w:val="00D21219"/>
    <w:rsid w:val="00D21656"/>
    <w:rsid w:val="00D21669"/>
    <w:rsid w:val="00D33812"/>
    <w:rsid w:val="00D34E6D"/>
    <w:rsid w:val="00D36ADE"/>
    <w:rsid w:val="00D41D28"/>
    <w:rsid w:val="00D42475"/>
    <w:rsid w:val="00D45F42"/>
    <w:rsid w:val="00D471F1"/>
    <w:rsid w:val="00D532BF"/>
    <w:rsid w:val="00D54512"/>
    <w:rsid w:val="00D550F9"/>
    <w:rsid w:val="00D5566A"/>
    <w:rsid w:val="00D57B5B"/>
    <w:rsid w:val="00D6648F"/>
    <w:rsid w:val="00D7261C"/>
    <w:rsid w:val="00D81F93"/>
    <w:rsid w:val="00D850A0"/>
    <w:rsid w:val="00D95040"/>
    <w:rsid w:val="00D96E72"/>
    <w:rsid w:val="00DA3A66"/>
    <w:rsid w:val="00DB00D9"/>
    <w:rsid w:val="00DD7131"/>
    <w:rsid w:val="00DE055F"/>
    <w:rsid w:val="00DE1210"/>
    <w:rsid w:val="00DF01FB"/>
    <w:rsid w:val="00DF1CB9"/>
    <w:rsid w:val="00DF54DC"/>
    <w:rsid w:val="00DF69DE"/>
    <w:rsid w:val="00E05475"/>
    <w:rsid w:val="00E113A8"/>
    <w:rsid w:val="00E172C4"/>
    <w:rsid w:val="00E2294C"/>
    <w:rsid w:val="00E24BF2"/>
    <w:rsid w:val="00E27FF6"/>
    <w:rsid w:val="00E34826"/>
    <w:rsid w:val="00E35AA0"/>
    <w:rsid w:val="00E37489"/>
    <w:rsid w:val="00E42195"/>
    <w:rsid w:val="00E438C0"/>
    <w:rsid w:val="00E45F60"/>
    <w:rsid w:val="00E5224A"/>
    <w:rsid w:val="00E63D40"/>
    <w:rsid w:val="00E65085"/>
    <w:rsid w:val="00E83A95"/>
    <w:rsid w:val="00E8600D"/>
    <w:rsid w:val="00E90C3C"/>
    <w:rsid w:val="00EA04C4"/>
    <w:rsid w:val="00EA2C24"/>
    <w:rsid w:val="00EA3547"/>
    <w:rsid w:val="00EB2BE7"/>
    <w:rsid w:val="00EB786A"/>
    <w:rsid w:val="00EC0BEF"/>
    <w:rsid w:val="00EC1A2D"/>
    <w:rsid w:val="00EC3CAF"/>
    <w:rsid w:val="00EC52BC"/>
    <w:rsid w:val="00ED23D1"/>
    <w:rsid w:val="00EE2326"/>
    <w:rsid w:val="00EE5851"/>
    <w:rsid w:val="00EF31BA"/>
    <w:rsid w:val="00F03E03"/>
    <w:rsid w:val="00F06AED"/>
    <w:rsid w:val="00F11585"/>
    <w:rsid w:val="00F14410"/>
    <w:rsid w:val="00F16DE5"/>
    <w:rsid w:val="00F20B6F"/>
    <w:rsid w:val="00F22344"/>
    <w:rsid w:val="00F248E6"/>
    <w:rsid w:val="00F255A6"/>
    <w:rsid w:val="00F25BDB"/>
    <w:rsid w:val="00F27BB7"/>
    <w:rsid w:val="00F36CD0"/>
    <w:rsid w:val="00F46B8C"/>
    <w:rsid w:val="00F47944"/>
    <w:rsid w:val="00F67807"/>
    <w:rsid w:val="00F70C15"/>
    <w:rsid w:val="00F757C7"/>
    <w:rsid w:val="00F825F4"/>
    <w:rsid w:val="00F83E72"/>
    <w:rsid w:val="00F864F7"/>
    <w:rsid w:val="00F866CC"/>
    <w:rsid w:val="00FC12C8"/>
    <w:rsid w:val="00FC7421"/>
    <w:rsid w:val="00FD791B"/>
    <w:rsid w:val="00FE011D"/>
    <w:rsid w:val="00FE117E"/>
    <w:rsid w:val="00FE15A5"/>
    <w:rsid w:val="00FE1D55"/>
    <w:rsid w:val="00FE40AC"/>
    <w:rsid w:val="00FF3148"/>
    <w:rsid w:val="00FF34FB"/>
    <w:rsid w:val="00FF3B0A"/>
    <w:rsid w:val="00FF6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89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C3715"/>
    <w:pPr>
      <w:ind w:left="720"/>
      <w:contextualSpacing/>
    </w:pPr>
  </w:style>
  <w:style w:type="table" w:styleId="TableGrid">
    <w:name w:val="Table Grid"/>
    <w:basedOn w:val="TableNormal"/>
    <w:uiPriority w:val="99"/>
    <w:rsid w:val="005E46D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52E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52E1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52E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52E1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6D6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61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327</TotalTime>
  <Pages>3</Pages>
  <Words>748</Words>
  <Characters>4267</Characters>
  <Application>Microsoft Office Outlook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</cp:revision>
  <cp:lastPrinted>2012-12-12T05:38:00Z</cp:lastPrinted>
  <dcterms:created xsi:type="dcterms:W3CDTF">2012-12-06T07:26:00Z</dcterms:created>
  <dcterms:modified xsi:type="dcterms:W3CDTF">2012-12-26T03:57:00Z</dcterms:modified>
</cp:coreProperties>
</file>